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5245"/>
      </w:tblGrid>
      <w:tr w:rsidR="00B71CFD" w14:paraId="1EED96C3" w14:textId="77777777" w:rsidTr="003E7597">
        <w:trPr>
          <w:trHeight w:val="1890"/>
        </w:trPr>
        <w:tc>
          <w:tcPr>
            <w:tcW w:w="4536" w:type="dxa"/>
          </w:tcPr>
          <w:p w14:paraId="3223181F" w14:textId="77777777" w:rsidR="00B71CFD" w:rsidRPr="00D1001B" w:rsidRDefault="00721C1B" w:rsidP="00CB4063">
            <w:pPr>
              <w:rPr>
                <w:color w:val="FFFFFF"/>
                <w:sz w:val="28"/>
                <w:szCs w:val="28"/>
              </w:rPr>
            </w:pPr>
            <w:r w:rsidRPr="00D1001B">
              <w:rPr>
                <w:color w:val="FFFFFF"/>
                <w:sz w:val="28"/>
                <w:szCs w:val="28"/>
              </w:rPr>
              <w:tab/>
            </w:r>
            <w:r w:rsidR="00B71CFD" w:rsidRPr="00D1001B">
              <w:rPr>
                <w:color w:val="FFFFFF"/>
                <w:sz w:val="28"/>
                <w:szCs w:val="28"/>
              </w:rPr>
              <w:t>СОГЛАСОВАНО</w:t>
            </w:r>
          </w:p>
          <w:p w14:paraId="076136A8" w14:textId="77777777" w:rsidR="00B71CFD" w:rsidRPr="00D1001B" w:rsidRDefault="00B71CFD" w:rsidP="00CB4063">
            <w:pPr>
              <w:rPr>
                <w:color w:val="FFFFFF"/>
                <w:sz w:val="28"/>
                <w:szCs w:val="28"/>
              </w:rPr>
            </w:pPr>
            <w:r w:rsidRPr="00D1001B">
              <w:rPr>
                <w:color w:val="FFFFFF"/>
                <w:sz w:val="28"/>
                <w:szCs w:val="28"/>
              </w:rPr>
              <w:t xml:space="preserve">Заместитель председателя </w:t>
            </w:r>
          </w:p>
          <w:p w14:paraId="377A72E5" w14:textId="77777777" w:rsidR="00B71CFD" w:rsidRPr="00D1001B" w:rsidRDefault="00B71CFD" w:rsidP="00CB4063">
            <w:pPr>
              <w:rPr>
                <w:color w:val="FFFFFF"/>
                <w:sz w:val="28"/>
                <w:szCs w:val="28"/>
              </w:rPr>
            </w:pPr>
            <w:r w:rsidRPr="00D1001B">
              <w:rPr>
                <w:color w:val="FFFFFF"/>
                <w:sz w:val="28"/>
                <w:szCs w:val="28"/>
              </w:rPr>
              <w:t>Контрольно-счетной палаты</w:t>
            </w:r>
          </w:p>
          <w:p w14:paraId="6F9686F1" w14:textId="4730748F" w:rsidR="00B71CFD" w:rsidRPr="00D1001B" w:rsidRDefault="00B71CFD" w:rsidP="00CB4063">
            <w:pPr>
              <w:rPr>
                <w:color w:val="FFFFFF"/>
                <w:sz w:val="28"/>
                <w:szCs w:val="28"/>
              </w:rPr>
            </w:pPr>
          </w:p>
          <w:p w14:paraId="7CC3BDE3" w14:textId="77777777" w:rsidR="00B71CFD" w:rsidRPr="00D1001B" w:rsidRDefault="00B71CFD" w:rsidP="00CB4063">
            <w:pPr>
              <w:rPr>
                <w:color w:val="FFFFFF"/>
                <w:sz w:val="28"/>
                <w:szCs w:val="28"/>
              </w:rPr>
            </w:pPr>
            <w:r w:rsidRPr="00D1001B">
              <w:rPr>
                <w:color w:val="FFFFFF"/>
                <w:sz w:val="28"/>
                <w:szCs w:val="28"/>
              </w:rPr>
              <w:t xml:space="preserve"> ___________   ________________</w:t>
            </w:r>
          </w:p>
          <w:p w14:paraId="7C58B4DB" w14:textId="77777777" w:rsidR="00B71CFD" w:rsidRPr="00D1001B" w:rsidRDefault="00B71CFD" w:rsidP="00CB4063">
            <w:pPr>
              <w:tabs>
                <w:tab w:val="left" w:pos="1593"/>
              </w:tabs>
              <w:rPr>
                <w:color w:val="FFFFFF"/>
                <w:sz w:val="28"/>
                <w:szCs w:val="28"/>
              </w:rPr>
            </w:pPr>
            <w:r w:rsidRPr="00D1001B">
              <w:rPr>
                <w:color w:val="FFFFFF"/>
                <w:sz w:val="28"/>
                <w:szCs w:val="28"/>
              </w:rPr>
              <w:t xml:space="preserve"> </w:t>
            </w:r>
            <w:r w:rsidRPr="00D1001B">
              <w:rPr>
                <w:color w:val="FFFFFF"/>
                <w:sz w:val="28"/>
                <w:szCs w:val="28"/>
              </w:rPr>
              <w:tab/>
              <w:t>/инициалы, фамилия/</w:t>
            </w:r>
          </w:p>
          <w:p w14:paraId="721F3E73" w14:textId="77777777" w:rsidR="00B71CFD" w:rsidRPr="00D1001B" w:rsidRDefault="0081498D" w:rsidP="00CB4063">
            <w:pPr>
              <w:rPr>
                <w:color w:val="FFFFFF"/>
                <w:sz w:val="28"/>
                <w:szCs w:val="28"/>
              </w:rPr>
            </w:pPr>
            <w:r w:rsidRPr="00D1001B">
              <w:rPr>
                <w:color w:val="FFFFFF"/>
                <w:sz w:val="28"/>
                <w:szCs w:val="28"/>
              </w:rPr>
              <w:t>___</w:t>
            </w:r>
            <w:proofErr w:type="gramStart"/>
            <w:r w:rsidRPr="00D1001B">
              <w:rPr>
                <w:color w:val="FFFFFF"/>
                <w:sz w:val="28"/>
                <w:szCs w:val="28"/>
              </w:rPr>
              <w:t xml:space="preserve">_ </w:t>
            </w:r>
            <w:r w:rsidR="00B71CFD" w:rsidRPr="00D1001B">
              <w:rPr>
                <w:color w:val="FFFFFF"/>
                <w:sz w:val="28"/>
                <w:szCs w:val="28"/>
              </w:rPr>
              <w:t xml:space="preserve"> _</w:t>
            </w:r>
            <w:proofErr w:type="gramEnd"/>
            <w:r w:rsidR="00B71CFD" w:rsidRPr="00D1001B">
              <w:rPr>
                <w:color w:val="FFFFFF"/>
                <w:sz w:val="28"/>
                <w:szCs w:val="28"/>
              </w:rPr>
              <w:t>____________201__ г.</w:t>
            </w:r>
          </w:p>
          <w:p w14:paraId="33ABBC96" w14:textId="77777777" w:rsidR="00B71CFD" w:rsidRPr="00B71CFD" w:rsidRDefault="00B71CFD" w:rsidP="00CB4063">
            <w:pPr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14:paraId="5E6E953E" w14:textId="77777777" w:rsidR="00B71CFD" w:rsidRPr="00B71CFD" w:rsidRDefault="00B71CFD" w:rsidP="004D5F0F">
            <w:pPr>
              <w:ind w:left="1593"/>
              <w:rPr>
                <w:sz w:val="28"/>
                <w:szCs w:val="28"/>
              </w:rPr>
            </w:pPr>
            <w:r w:rsidRPr="00B71CFD">
              <w:rPr>
                <w:sz w:val="28"/>
                <w:szCs w:val="28"/>
              </w:rPr>
              <w:t>УТВЕРЖДАЮ</w:t>
            </w:r>
          </w:p>
          <w:p w14:paraId="536041B1" w14:textId="569558CF" w:rsidR="00B71CFD" w:rsidRPr="00B71CFD" w:rsidRDefault="00245E41" w:rsidP="004D5F0F">
            <w:pPr>
              <w:ind w:left="15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Аудитор</w:t>
            </w:r>
          </w:p>
          <w:p w14:paraId="2EC4F8CC" w14:textId="77777777" w:rsidR="00B71CFD" w:rsidRPr="00B71CFD" w:rsidRDefault="00B71CFD" w:rsidP="004D5F0F">
            <w:pPr>
              <w:ind w:left="1593"/>
              <w:rPr>
                <w:sz w:val="28"/>
                <w:szCs w:val="28"/>
              </w:rPr>
            </w:pPr>
            <w:r w:rsidRPr="00B71CFD">
              <w:rPr>
                <w:sz w:val="28"/>
                <w:szCs w:val="28"/>
              </w:rPr>
              <w:t>Контрольно-счетной палаты</w:t>
            </w:r>
          </w:p>
          <w:p w14:paraId="55896740" w14:textId="0CCCB058" w:rsidR="00B71CFD" w:rsidRPr="00B71CFD" w:rsidRDefault="003E7597" w:rsidP="004D5F0F">
            <w:pPr>
              <w:ind w:left="15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Липецкой</w:t>
            </w:r>
            <w:r w:rsidR="00B71CFD" w:rsidRPr="00B71CFD">
              <w:rPr>
                <w:sz w:val="28"/>
                <w:szCs w:val="28"/>
              </w:rPr>
              <w:t xml:space="preserve"> об</w:t>
            </w:r>
            <w:bookmarkStart w:id="0" w:name="_GoBack"/>
            <w:bookmarkEnd w:id="0"/>
            <w:r w:rsidR="00B71CFD" w:rsidRPr="00B71CFD">
              <w:rPr>
                <w:sz w:val="28"/>
                <w:szCs w:val="28"/>
              </w:rPr>
              <w:t>ласти</w:t>
            </w:r>
          </w:p>
          <w:p w14:paraId="134AE47C" w14:textId="77777777" w:rsidR="00B71CFD" w:rsidRPr="00B71CFD" w:rsidRDefault="004D5F0F" w:rsidP="004D5F0F">
            <w:pPr>
              <w:ind w:left="15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</w:t>
            </w:r>
            <w:r w:rsidR="00C72A6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И.О. Фамилия</w:t>
            </w:r>
            <w:r w:rsidR="00B71CFD" w:rsidRPr="00B71CFD">
              <w:rPr>
                <w:sz w:val="28"/>
                <w:szCs w:val="28"/>
              </w:rPr>
              <w:t xml:space="preserve"> </w:t>
            </w:r>
          </w:p>
          <w:p w14:paraId="3B2C218B" w14:textId="77777777" w:rsidR="00B71CFD" w:rsidRPr="00B71CFD" w:rsidRDefault="0081498D" w:rsidP="004D5F0F">
            <w:pPr>
              <w:ind w:left="15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C72A6B">
              <w:rPr>
                <w:sz w:val="28"/>
                <w:szCs w:val="28"/>
              </w:rPr>
              <w:t>«__</w:t>
            </w:r>
            <w:proofErr w:type="gramStart"/>
            <w:r>
              <w:rPr>
                <w:sz w:val="28"/>
                <w:szCs w:val="28"/>
              </w:rPr>
              <w:t>_</w:t>
            </w:r>
            <w:r w:rsidR="00C72A6B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</w:t>
            </w:r>
            <w:r w:rsidR="004D5F0F">
              <w:rPr>
                <w:sz w:val="28"/>
                <w:szCs w:val="28"/>
              </w:rPr>
              <w:t xml:space="preserve"> _</w:t>
            </w:r>
            <w:proofErr w:type="gramEnd"/>
            <w:r w:rsidR="004D5F0F">
              <w:rPr>
                <w:sz w:val="28"/>
                <w:szCs w:val="28"/>
              </w:rPr>
              <w:t>___________20</w:t>
            </w:r>
            <w:r w:rsidR="00B71CFD" w:rsidRPr="00B71CFD">
              <w:rPr>
                <w:sz w:val="28"/>
                <w:szCs w:val="28"/>
              </w:rPr>
              <w:t>__ г.</w:t>
            </w:r>
          </w:p>
          <w:p w14:paraId="270FA9B0" w14:textId="77777777" w:rsidR="00B71CFD" w:rsidRPr="00B71CFD" w:rsidRDefault="00B71CFD" w:rsidP="00CB4063">
            <w:pPr>
              <w:ind w:left="742"/>
              <w:rPr>
                <w:sz w:val="28"/>
                <w:szCs w:val="28"/>
              </w:rPr>
            </w:pPr>
          </w:p>
        </w:tc>
      </w:tr>
    </w:tbl>
    <w:p w14:paraId="4EA9DFD2" w14:textId="0CDA5DA0" w:rsidR="00721C1B" w:rsidRDefault="007410DB" w:rsidP="003E7597">
      <w:pPr>
        <w:tabs>
          <w:tab w:val="left" w:pos="1701"/>
        </w:tabs>
        <w:jc w:val="center"/>
        <w:rPr>
          <w:b/>
          <w:spacing w:val="-2"/>
          <w:sz w:val="32"/>
          <w:szCs w:val="32"/>
        </w:rPr>
      </w:pPr>
      <w:r>
        <w:rPr>
          <w:b/>
          <w:sz w:val="32"/>
          <w:szCs w:val="32"/>
        </w:rPr>
        <w:t>Рабочий план</w:t>
      </w:r>
      <w:r w:rsidR="00B86E43">
        <w:rPr>
          <w:b/>
          <w:spacing w:val="-14"/>
          <w:sz w:val="32"/>
          <w:szCs w:val="32"/>
        </w:rPr>
        <w:t xml:space="preserve"> </w:t>
      </w:r>
      <w:r w:rsidR="0041169D">
        <w:rPr>
          <w:b/>
          <w:spacing w:val="-2"/>
          <w:sz w:val="32"/>
          <w:szCs w:val="32"/>
        </w:rPr>
        <w:t>________</w:t>
      </w:r>
      <w:r w:rsidR="00964D87">
        <w:rPr>
          <w:b/>
          <w:spacing w:val="-2"/>
          <w:sz w:val="32"/>
          <w:szCs w:val="32"/>
        </w:rPr>
        <w:t>___________________________</w:t>
      </w:r>
      <w:r w:rsidR="004E028E">
        <w:rPr>
          <w:b/>
          <w:spacing w:val="-2"/>
          <w:sz w:val="32"/>
          <w:szCs w:val="32"/>
        </w:rPr>
        <w:t>_______</w:t>
      </w:r>
      <w:r w:rsidR="00964D87">
        <w:rPr>
          <w:b/>
          <w:spacing w:val="-2"/>
          <w:sz w:val="32"/>
          <w:szCs w:val="32"/>
        </w:rPr>
        <w:t>__</w:t>
      </w:r>
      <w:r w:rsidR="0041169D">
        <w:rPr>
          <w:b/>
          <w:spacing w:val="-2"/>
          <w:sz w:val="32"/>
          <w:szCs w:val="32"/>
        </w:rPr>
        <w:t>________</w:t>
      </w:r>
      <w:r w:rsidR="00C72A6B">
        <w:rPr>
          <w:b/>
          <w:spacing w:val="-2"/>
          <w:sz w:val="32"/>
          <w:szCs w:val="32"/>
        </w:rPr>
        <w:t>___________</w:t>
      </w:r>
    </w:p>
    <w:p w14:paraId="65FC47CA" w14:textId="2F5CDFF3" w:rsidR="0041169D" w:rsidRPr="0041169D" w:rsidRDefault="0041169D" w:rsidP="0041169D">
      <w:pPr>
        <w:tabs>
          <w:tab w:val="left" w:pos="1985"/>
        </w:tabs>
        <w:spacing w:after="240"/>
        <w:rPr>
          <w:sz w:val="20"/>
          <w:szCs w:val="28"/>
        </w:rPr>
      </w:pPr>
      <w:r>
        <w:rPr>
          <w:sz w:val="20"/>
          <w:szCs w:val="28"/>
        </w:rPr>
        <w:tab/>
        <w:t xml:space="preserve">/название итогового документа </w:t>
      </w:r>
      <w:r w:rsidR="00AC2A62">
        <w:rPr>
          <w:sz w:val="20"/>
          <w:szCs w:val="28"/>
        </w:rPr>
        <w:t>совместного</w:t>
      </w:r>
      <w:r>
        <w:rPr>
          <w:sz w:val="20"/>
          <w:szCs w:val="28"/>
        </w:rPr>
        <w:t xml:space="preserve"> мероприятия/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27"/>
        <w:gridCol w:w="2082"/>
        <w:gridCol w:w="2133"/>
        <w:gridCol w:w="1853"/>
      </w:tblGrid>
      <w:tr w:rsidR="005B07FF" w:rsidRPr="00AF07C2" w14:paraId="7CCE7B35" w14:textId="77777777" w:rsidTr="00C72A6B">
        <w:tc>
          <w:tcPr>
            <w:tcW w:w="2024" w:type="pct"/>
            <w:vAlign w:val="center"/>
          </w:tcPr>
          <w:p w14:paraId="1A5AFBAF" w14:textId="54F4B05B" w:rsidR="005B07FF" w:rsidRPr="00AF07C2" w:rsidRDefault="004D5F0F" w:rsidP="00C72A6B">
            <w:pPr>
              <w:spacing w:before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Вопросы, содержание</w:t>
            </w:r>
          </w:p>
        </w:tc>
        <w:tc>
          <w:tcPr>
            <w:tcW w:w="1021" w:type="pct"/>
            <w:vAlign w:val="center"/>
          </w:tcPr>
          <w:p w14:paraId="2F76203F" w14:textId="77777777" w:rsidR="005B07FF" w:rsidRPr="005B07FF" w:rsidRDefault="002311CB" w:rsidP="005B07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Исполнители</w:t>
            </w:r>
          </w:p>
        </w:tc>
        <w:tc>
          <w:tcPr>
            <w:tcW w:w="1046" w:type="pct"/>
            <w:vAlign w:val="center"/>
          </w:tcPr>
          <w:p w14:paraId="61BFE927" w14:textId="77777777" w:rsidR="005B07FF" w:rsidRPr="005B07FF" w:rsidRDefault="005B07FF" w:rsidP="005B07FF">
            <w:pPr>
              <w:jc w:val="center"/>
              <w:rPr>
                <w:sz w:val="28"/>
                <w:szCs w:val="28"/>
              </w:rPr>
            </w:pPr>
            <w:r w:rsidRPr="005B07FF">
              <w:rPr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909" w:type="pct"/>
            <w:vAlign w:val="center"/>
          </w:tcPr>
          <w:p w14:paraId="1A6055F6" w14:textId="77777777" w:rsidR="005B07FF" w:rsidRPr="00AF07C2" w:rsidRDefault="005B07FF" w:rsidP="004D5F0F">
            <w:pPr>
              <w:jc w:val="center"/>
              <w:rPr>
                <w:sz w:val="28"/>
                <w:szCs w:val="28"/>
              </w:rPr>
            </w:pPr>
            <w:r w:rsidRPr="00AF07C2">
              <w:rPr>
                <w:sz w:val="28"/>
                <w:szCs w:val="28"/>
              </w:rPr>
              <w:t>Срок</w:t>
            </w:r>
            <w:r w:rsidR="004D5F0F">
              <w:rPr>
                <w:sz w:val="28"/>
                <w:szCs w:val="28"/>
              </w:rPr>
              <w:t xml:space="preserve">и </w:t>
            </w:r>
            <w:r w:rsidR="00041F9A">
              <w:rPr>
                <w:sz w:val="28"/>
                <w:szCs w:val="28"/>
              </w:rPr>
              <w:br/>
            </w:r>
            <w:r w:rsidR="004D5F0F">
              <w:rPr>
                <w:sz w:val="28"/>
                <w:szCs w:val="28"/>
              </w:rPr>
              <w:t>работы</w:t>
            </w:r>
          </w:p>
        </w:tc>
      </w:tr>
      <w:tr w:rsidR="003F33AA" w:rsidRPr="00AF07C2" w14:paraId="20743E0A" w14:textId="77777777" w:rsidTr="00C72A6B">
        <w:tc>
          <w:tcPr>
            <w:tcW w:w="5000" w:type="pct"/>
            <w:gridSpan w:val="4"/>
          </w:tcPr>
          <w:p w14:paraId="18598CFA" w14:textId="0B83EDE5" w:rsidR="000056EF" w:rsidRDefault="0041169D" w:rsidP="00244B1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3F33AA" w:rsidRPr="00AF07C2">
              <w:rPr>
                <w:b/>
                <w:sz w:val="28"/>
                <w:szCs w:val="28"/>
              </w:rPr>
              <w:t xml:space="preserve"> этап</w:t>
            </w:r>
            <w:r>
              <w:rPr>
                <w:b/>
                <w:sz w:val="28"/>
                <w:szCs w:val="28"/>
              </w:rPr>
              <w:t xml:space="preserve">_________________________ </w:t>
            </w:r>
          </w:p>
          <w:p w14:paraId="3E821BE0" w14:textId="77777777" w:rsidR="0041169D" w:rsidRPr="00244B1F" w:rsidRDefault="000056EF" w:rsidP="00FE0AB2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</w:tc>
      </w:tr>
      <w:tr w:rsidR="003F33AA" w:rsidRPr="00AF07C2" w14:paraId="3877924D" w14:textId="77777777" w:rsidTr="00C72A6B">
        <w:trPr>
          <w:trHeight w:val="556"/>
        </w:trPr>
        <w:tc>
          <w:tcPr>
            <w:tcW w:w="2024" w:type="pct"/>
            <w:shd w:val="clear" w:color="auto" w:fill="auto"/>
            <w:vAlign w:val="center"/>
          </w:tcPr>
          <w:p w14:paraId="267CBB0F" w14:textId="77777777" w:rsidR="003F33AA" w:rsidRPr="00AF07C2" w:rsidRDefault="0041169D" w:rsidP="000056EF">
            <w:pPr>
              <w:numPr>
                <w:ilvl w:val="0"/>
                <w:numId w:val="1"/>
              </w:numPr>
              <w:tabs>
                <w:tab w:val="left" w:pos="312"/>
              </w:tabs>
              <w:ind w:left="34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</w:t>
            </w:r>
            <w:r w:rsidR="000056EF">
              <w:rPr>
                <w:sz w:val="28"/>
                <w:szCs w:val="28"/>
              </w:rPr>
              <w:t>__</w:t>
            </w:r>
            <w:r w:rsidR="00C72A6B">
              <w:rPr>
                <w:sz w:val="28"/>
                <w:szCs w:val="28"/>
              </w:rPr>
              <w:t>_____</w:t>
            </w:r>
          </w:p>
        </w:tc>
        <w:tc>
          <w:tcPr>
            <w:tcW w:w="1021" w:type="pct"/>
            <w:tcBorders>
              <w:right w:val="single" w:sz="4" w:space="0" w:color="auto"/>
            </w:tcBorders>
            <w:vAlign w:val="center"/>
          </w:tcPr>
          <w:p w14:paraId="1A20F57C" w14:textId="77777777" w:rsidR="003F33AA" w:rsidRPr="00AF07C2" w:rsidRDefault="003F33AA" w:rsidP="00AF07C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46" w:type="pct"/>
            <w:tcBorders>
              <w:right w:val="single" w:sz="4" w:space="0" w:color="auto"/>
            </w:tcBorders>
          </w:tcPr>
          <w:p w14:paraId="7D765103" w14:textId="77777777" w:rsidR="003F33AA" w:rsidRDefault="003F33AA" w:rsidP="00AF07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EDE6B" w14:textId="77777777" w:rsidR="003F33AA" w:rsidRPr="00AF07C2" w:rsidRDefault="003F33AA" w:rsidP="00AF07C2">
            <w:pPr>
              <w:jc w:val="center"/>
              <w:rPr>
                <w:sz w:val="28"/>
                <w:szCs w:val="28"/>
              </w:rPr>
            </w:pPr>
          </w:p>
        </w:tc>
      </w:tr>
      <w:tr w:rsidR="0041169D" w:rsidRPr="00AF07C2" w14:paraId="4140A185" w14:textId="77777777" w:rsidTr="00C72A6B">
        <w:trPr>
          <w:trHeight w:val="556"/>
        </w:trPr>
        <w:tc>
          <w:tcPr>
            <w:tcW w:w="2024" w:type="pct"/>
            <w:shd w:val="clear" w:color="auto" w:fill="auto"/>
            <w:vAlign w:val="center"/>
          </w:tcPr>
          <w:p w14:paraId="5E346F3C" w14:textId="77777777" w:rsidR="0041169D" w:rsidRPr="00AF07C2" w:rsidRDefault="0041169D" w:rsidP="000056EF">
            <w:pPr>
              <w:numPr>
                <w:ilvl w:val="0"/>
                <w:numId w:val="1"/>
              </w:numPr>
              <w:tabs>
                <w:tab w:val="left" w:pos="312"/>
              </w:tabs>
              <w:ind w:left="34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</w:t>
            </w:r>
            <w:r w:rsidR="000056EF">
              <w:rPr>
                <w:sz w:val="28"/>
                <w:szCs w:val="28"/>
              </w:rPr>
              <w:t>__</w:t>
            </w:r>
            <w:r w:rsidR="00C72A6B">
              <w:rPr>
                <w:sz w:val="28"/>
                <w:szCs w:val="28"/>
              </w:rPr>
              <w:t>_____</w:t>
            </w:r>
          </w:p>
        </w:tc>
        <w:tc>
          <w:tcPr>
            <w:tcW w:w="1021" w:type="pct"/>
            <w:tcBorders>
              <w:right w:val="single" w:sz="4" w:space="0" w:color="auto"/>
            </w:tcBorders>
            <w:vAlign w:val="center"/>
          </w:tcPr>
          <w:p w14:paraId="1C9C33C8" w14:textId="77777777" w:rsidR="0041169D" w:rsidRPr="00AF07C2" w:rsidRDefault="0041169D" w:rsidP="00AF07C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46" w:type="pct"/>
            <w:tcBorders>
              <w:right w:val="single" w:sz="4" w:space="0" w:color="auto"/>
            </w:tcBorders>
          </w:tcPr>
          <w:p w14:paraId="2F7B311C" w14:textId="77777777" w:rsidR="0041169D" w:rsidRDefault="0041169D" w:rsidP="00AF07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7D484" w14:textId="77777777" w:rsidR="0041169D" w:rsidRPr="00AF07C2" w:rsidRDefault="0041169D" w:rsidP="00AF07C2">
            <w:pPr>
              <w:jc w:val="center"/>
              <w:rPr>
                <w:sz w:val="28"/>
                <w:szCs w:val="28"/>
              </w:rPr>
            </w:pPr>
          </w:p>
        </w:tc>
      </w:tr>
      <w:tr w:rsidR="0041169D" w:rsidRPr="00AF07C2" w14:paraId="5C2BA045" w14:textId="77777777" w:rsidTr="00C72A6B">
        <w:trPr>
          <w:trHeight w:val="556"/>
        </w:trPr>
        <w:tc>
          <w:tcPr>
            <w:tcW w:w="2024" w:type="pct"/>
            <w:shd w:val="clear" w:color="auto" w:fill="auto"/>
            <w:vAlign w:val="center"/>
          </w:tcPr>
          <w:p w14:paraId="678155CA" w14:textId="77777777" w:rsidR="0041169D" w:rsidRPr="00AF07C2" w:rsidRDefault="0041169D" w:rsidP="000056EF">
            <w:pPr>
              <w:numPr>
                <w:ilvl w:val="0"/>
                <w:numId w:val="1"/>
              </w:numPr>
              <w:tabs>
                <w:tab w:val="left" w:pos="312"/>
              </w:tabs>
              <w:ind w:left="34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</w:t>
            </w:r>
            <w:r w:rsidR="000056EF">
              <w:rPr>
                <w:sz w:val="28"/>
                <w:szCs w:val="28"/>
              </w:rPr>
              <w:t>__</w:t>
            </w:r>
            <w:r w:rsidR="00C72A6B">
              <w:rPr>
                <w:sz w:val="28"/>
                <w:szCs w:val="28"/>
              </w:rPr>
              <w:t>_____</w:t>
            </w:r>
          </w:p>
        </w:tc>
        <w:tc>
          <w:tcPr>
            <w:tcW w:w="1021" w:type="pct"/>
            <w:tcBorders>
              <w:right w:val="single" w:sz="4" w:space="0" w:color="auto"/>
            </w:tcBorders>
            <w:vAlign w:val="center"/>
          </w:tcPr>
          <w:p w14:paraId="67C5047E" w14:textId="77777777" w:rsidR="0041169D" w:rsidRPr="00AF07C2" w:rsidRDefault="0041169D" w:rsidP="00AF07C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46" w:type="pct"/>
            <w:tcBorders>
              <w:right w:val="single" w:sz="4" w:space="0" w:color="auto"/>
            </w:tcBorders>
          </w:tcPr>
          <w:p w14:paraId="0C4A3503" w14:textId="77777777" w:rsidR="0041169D" w:rsidRDefault="0041169D" w:rsidP="00AF07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06266" w14:textId="77777777" w:rsidR="0041169D" w:rsidRPr="00AF07C2" w:rsidRDefault="0041169D" w:rsidP="00AF07C2">
            <w:pPr>
              <w:jc w:val="center"/>
              <w:rPr>
                <w:sz w:val="28"/>
                <w:szCs w:val="28"/>
              </w:rPr>
            </w:pPr>
          </w:p>
        </w:tc>
      </w:tr>
      <w:tr w:rsidR="0041169D" w:rsidRPr="00AF07C2" w14:paraId="50A02ABF" w14:textId="77777777" w:rsidTr="00C72A6B">
        <w:trPr>
          <w:trHeight w:val="556"/>
        </w:trPr>
        <w:tc>
          <w:tcPr>
            <w:tcW w:w="2024" w:type="pct"/>
            <w:shd w:val="clear" w:color="auto" w:fill="auto"/>
            <w:vAlign w:val="center"/>
          </w:tcPr>
          <w:p w14:paraId="10B06045" w14:textId="77777777" w:rsidR="0041169D" w:rsidRPr="00AF07C2" w:rsidRDefault="0041169D" w:rsidP="0041169D">
            <w:pPr>
              <w:ind w:left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</w:t>
            </w:r>
          </w:p>
        </w:tc>
        <w:tc>
          <w:tcPr>
            <w:tcW w:w="1021" w:type="pct"/>
            <w:tcBorders>
              <w:right w:val="single" w:sz="4" w:space="0" w:color="auto"/>
            </w:tcBorders>
            <w:vAlign w:val="center"/>
          </w:tcPr>
          <w:p w14:paraId="5969EB71" w14:textId="77777777" w:rsidR="0041169D" w:rsidRPr="00AF07C2" w:rsidRDefault="0041169D" w:rsidP="00AF07C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46" w:type="pct"/>
            <w:tcBorders>
              <w:right w:val="single" w:sz="4" w:space="0" w:color="auto"/>
            </w:tcBorders>
          </w:tcPr>
          <w:p w14:paraId="4F7A269E" w14:textId="77777777" w:rsidR="0041169D" w:rsidRDefault="0041169D" w:rsidP="00AF07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849B3" w14:textId="77777777" w:rsidR="0041169D" w:rsidRPr="00AF07C2" w:rsidRDefault="0041169D" w:rsidP="00AF07C2">
            <w:pPr>
              <w:jc w:val="center"/>
              <w:rPr>
                <w:sz w:val="28"/>
                <w:szCs w:val="28"/>
              </w:rPr>
            </w:pPr>
          </w:p>
        </w:tc>
      </w:tr>
      <w:tr w:rsidR="003F33AA" w:rsidRPr="00AF07C2" w14:paraId="58EBE1AC" w14:textId="77777777" w:rsidTr="00C72A6B">
        <w:tc>
          <w:tcPr>
            <w:tcW w:w="5000" w:type="pct"/>
            <w:gridSpan w:val="4"/>
          </w:tcPr>
          <w:p w14:paraId="2B94CF9C" w14:textId="3A720E82" w:rsidR="000056EF" w:rsidRDefault="0041169D" w:rsidP="000056EF">
            <w:pPr>
              <w:tabs>
                <w:tab w:val="left" w:pos="1887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Pr="00AF07C2">
              <w:rPr>
                <w:b/>
                <w:sz w:val="28"/>
                <w:szCs w:val="28"/>
              </w:rPr>
              <w:t xml:space="preserve"> этап</w:t>
            </w:r>
            <w:r w:rsidR="000056EF">
              <w:rPr>
                <w:b/>
                <w:sz w:val="28"/>
                <w:szCs w:val="28"/>
              </w:rPr>
              <w:t>____________</w:t>
            </w:r>
            <w:r>
              <w:rPr>
                <w:b/>
                <w:sz w:val="28"/>
                <w:szCs w:val="28"/>
              </w:rPr>
              <w:t>_______________</w:t>
            </w:r>
            <w:r w:rsidRPr="00AF07C2">
              <w:rPr>
                <w:b/>
                <w:sz w:val="28"/>
                <w:szCs w:val="28"/>
              </w:rPr>
              <w:t xml:space="preserve"> </w:t>
            </w:r>
          </w:p>
          <w:p w14:paraId="06ED4E92" w14:textId="77777777" w:rsidR="003F33AA" w:rsidRPr="00AF07C2" w:rsidRDefault="000056EF" w:rsidP="00FE0AB2">
            <w:pPr>
              <w:tabs>
                <w:tab w:val="left" w:pos="2586"/>
              </w:tabs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</w:tc>
      </w:tr>
      <w:tr w:rsidR="0041169D" w:rsidRPr="00AF07C2" w14:paraId="68D89423" w14:textId="77777777" w:rsidTr="00C72A6B">
        <w:trPr>
          <w:trHeight w:val="637"/>
        </w:trPr>
        <w:tc>
          <w:tcPr>
            <w:tcW w:w="2024" w:type="pct"/>
            <w:vAlign w:val="center"/>
          </w:tcPr>
          <w:p w14:paraId="6C3D6AE2" w14:textId="77777777" w:rsidR="0041169D" w:rsidRPr="00532FDE" w:rsidRDefault="000056EF" w:rsidP="00D362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021" w:type="pct"/>
            <w:vAlign w:val="center"/>
          </w:tcPr>
          <w:p w14:paraId="0B3A536B" w14:textId="77777777" w:rsidR="0041169D" w:rsidRDefault="0041169D" w:rsidP="009B4D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6" w:type="pct"/>
            <w:vAlign w:val="center"/>
          </w:tcPr>
          <w:p w14:paraId="579EF853" w14:textId="77777777" w:rsidR="0041169D" w:rsidRDefault="0041169D" w:rsidP="009B4D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9" w:type="pct"/>
            <w:vAlign w:val="center"/>
          </w:tcPr>
          <w:p w14:paraId="08A97ACC" w14:textId="77777777" w:rsidR="0041169D" w:rsidRPr="006910F1" w:rsidRDefault="0041169D" w:rsidP="00D362AC">
            <w:pPr>
              <w:jc w:val="center"/>
              <w:rPr>
                <w:spacing w:val="-4"/>
                <w:sz w:val="28"/>
                <w:szCs w:val="28"/>
              </w:rPr>
            </w:pPr>
          </w:p>
        </w:tc>
      </w:tr>
      <w:tr w:rsidR="003F33AA" w:rsidRPr="00AF07C2" w14:paraId="461048AD" w14:textId="77777777" w:rsidTr="00C72A6B">
        <w:tc>
          <w:tcPr>
            <w:tcW w:w="5000" w:type="pct"/>
            <w:gridSpan w:val="4"/>
          </w:tcPr>
          <w:p w14:paraId="57B7ED1D" w14:textId="77777777" w:rsidR="003F33AA" w:rsidRPr="00AF07C2" w:rsidRDefault="004E028E" w:rsidP="00FE0AB2">
            <w:pPr>
              <w:tabs>
                <w:tab w:val="left" w:pos="3720"/>
              </w:tabs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…..</w:t>
            </w:r>
            <w:r w:rsidR="000056EF">
              <w:rPr>
                <w:sz w:val="28"/>
                <w:szCs w:val="28"/>
              </w:rPr>
              <w:tab/>
            </w:r>
          </w:p>
        </w:tc>
      </w:tr>
      <w:tr w:rsidR="003F33AA" w:rsidRPr="00AF07C2" w14:paraId="0F5A0EBD" w14:textId="77777777" w:rsidTr="00C72A6B">
        <w:trPr>
          <w:cantSplit/>
        </w:trPr>
        <w:tc>
          <w:tcPr>
            <w:tcW w:w="2024" w:type="pct"/>
            <w:vAlign w:val="center"/>
          </w:tcPr>
          <w:p w14:paraId="79C0F833" w14:textId="77777777" w:rsidR="003F33AA" w:rsidRPr="00AF07C2" w:rsidRDefault="003F33AA">
            <w:pPr>
              <w:rPr>
                <w:sz w:val="28"/>
                <w:szCs w:val="28"/>
              </w:rPr>
            </w:pPr>
          </w:p>
        </w:tc>
        <w:tc>
          <w:tcPr>
            <w:tcW w:w="2067" w:type="pct"/>
            <w:gridSpan w:val="2"/>
            <w:vAlign w:val="center"/>
          </w:tcPr>
          <w:p w14:paraId="7AFEB72F" w14:textId="77777777" w:rsidR="003F33AA" w:rsidRPr="00AF07C2" w:rsidRDefault="003F33AA" w:rsidP="00AF07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9" w:type="pct"/>
            <w:vAlign w:val="center"/>
          </w:tcPr>
          <w:p w14:paraId="18C66D41" w14:textId="77777777" w:rsidR="003F33AA" w:rsidRPr="00AF07C2" w:rsidRDefault="003F33AA" w:rsidP="00D362AC">
            <w:pPr>
              <w:jc w:val="center"/>
              <w:rPr>
                <w:sz w:val="28"/>
                <w:szCs w:val="28"/>
              </w:rPr>
            </w:pPr>
          </w:p>
        </w:tc>
      </w:tr>
    </w:tbl>
    <w:p w14:paraId="0C301928" w14:textId="6011E972" w:rsidR="00063504" w:rsidRPr="00A673E6" w:rsidRDefault="00063504" w:rsidP="003E7597">
      <w:pPr>
        <w:jc w:val="both"/>
        <w:rPr>
          <w:b/>
          <w:sz w:val="28"/>
        </w:rPr>
      </w:pPr>
      <w:r w:rsidRPr="00A673E6">
        <w:rPr>
          <w:sz w:val="28"/>
        </w:rPr>
        <w:t xml:space="preserve">Руководитель </w:t>
      </w:r>
      <w:r w:rsidR="00245E41">
        <w:rPr>
          <w:sz w:val="28"/>
        </w:rPr>
        <w:t>рабочей группы</w:t>
      </w:r>
      <w:r w:rsidR="004D5F0F">
        <w:rPr>
          <w:sz w:val="28"/>
        </w:rPr>
        <w:t xml:space="preserve">                          _______________            </w:t>
      </w:r>
      <w:r w:rsidRPr="00A673E6">
        <w:rPr>
          <w:sz w:val="28"/>
        </w:rPr>
        <w:t xml:space="preserve">   </w:t>
      </w:r>
      <w:r w:rsidR="004D5F0F">
        <w:rPr>
          <w:sz w:val="28"/>
        </w:rPr>
        <w:t>И.О. Фамилия</w:t>
      </w:r>
    </w:p>
    <w:p w14:paraId="2C41D29F" w14:textId="77777777" w:rsidR="00063504" w:rsidRPr="00A673E6" w:rsidRDefault="00063504" w:rsidP="003E7597">
      <w:pPr>
        <w:tabs>
          <w:tab w:val="left" w:pos="4111"/>
          <w:tab w:val="left" w:pos="7230"/>
        </w:tabs>
        <w:jc w:val="both"/>
        <w:rPr>
          <w:sz w:val="20"/>
        </w:rPr>
      </w:pPr>
      <w:r w:rsidRPr="00A673E6">
        <w:rPr>
          <w:sz w:val="20"/>
        </w:rPr>
        <w:tab/>
      </w:r>
      <w:r w:rsidR="004D5F0F">
        <w:rPr>
          <w:sz w:val="20"/>
        </w:rPr>
        <w:t xml:space="preserve">                                 </w:t>
      </w:r>
      <w:r w:rsidRPr="00A673E6">
        <w:rPr>
          <w:sz w:val="20"/>
        </w:rPr>
        <w:t>/подпись/</w:t>
      </w:r>
      <w:r w:rsidRPr="00A673E6">
        <w:rPr>
          <w:sz w:val="20"/>
        </w:rPr>
        <w:tab/>
      </w:r>
    </w:p>
    <w:p w14:paraId="7439F55A" w14:textId="77777777" w:rsidR="00063504" w:rsidRDefault="00433FDC" w:rsidP="003E7597">
      <w:pPr>
        <w:jc w:val="both"/>
        <w:rPr>
          <w:sz w:val="28"/>
        </w:rPr>
      </w:pPr>
      <w:r>
        <w:rPr>
          <w:sz w:val="28"/>
        </w:rPr>
        <w:t>__</w:t>
      </w:r>
      <w:proofErr w:type="gramStart"/>
      <w:r>
        <w:rPr>
          <w:sz w:val="28"/>
        </w:rPr>
        <w:t xml:space="preserve">_ </w:t>
      </w:r>
      <w:r w:rsidR="00063504" w:rsidRPr="00A673E6">
        <w:rPr>
          <w:sz w:val="28"/>
        </w:rPr>
        <w:t xml:space="preserve"> _</w:t>
      </w:r>
      <w:proofErr w:type="gramEnd"/>
      <w:r w:rsidR="00063504" w:rsidRPr="00A673E6">
        <w:rPr>
          <w:sz w:val="28"/>
        </w:rPr>
        <w:t>_____________ 20__ г.</w:t>
      </w:r>
    </w:p>
    <w:p w14:paraId="6E86647F" w14:textId="77777777" w:rsidR="0001512B" w:rsidRDefault="0001512B" w:rsidP="003E7597">
      <w:pPr>
        <w:jc w:val="both"/>
        <w:rPr>
          <w:sz w:val="28"/>
        </w:rPr>
      </w:pPr>
    </w:p>
    <w:p w14:paraId="34CA3E12" w14:textId="4B102B34" w:rsidR="0001512B" w:rsidRPr="0001512B" w:rsidRDefault="0001512B" w:rsidP="003E7597">
      <w:pPr>
        <w:rPr>
          <w:sz w:val="28"/>
          <w:szCs w:val="28"/>
        </w:rPr>
      </w:pPr>
      <w:r w:rsidRPr="0001512B">
        <w:rPr>
          <w:sz w:val="28"/>
          <w:szCs w:val="28"/>
        </w:rPr>
        <w:t xml:space="preserve">С </w:t>
      </w:r>
      <w:r w:rsidR="003E7597">
        <w:rPr>
          <w:sz w:val="28"/>
          <w:szCs w:val="28"/>
        </w:rPr>
        <w:t xml:space="preserve">рабочим </w:t>
      </w:r>
      <w:r w:rsidR="0032106A">
        <w:rPr>
          <w:sz w:val="28"/>
          <w:szCs w:val="28"/>
        </w:rPr>
        <w:t xml:space="preserve">планом </w:t>
      </w:r>
      <w:r w:rsidRPr="0001512B">
        <w:rPr>
          <w:sz w:val="28"/>
          <w:szCs w:val="28"/>
        </w:rPr>
        <w:t>ознакомлены:</w:t>
      </w:r>
    </w:p>
    <w:p w14:paraId="4DBBFB99" w14:textId="77777777" w:rsidR="0001512B" w:rsidRDefault="0001512B" w:rsidP="003E7597">
      <w:pPr>
        <w:tabs>
          <w:tab w:val="left" w:pos="1311"/>
          <w:tab w:val="left" w:pos="4560"/>
          <w:tab w:val="left" w:pos="6555"/>
        </w:tabs>
      </w:pPr>
      <w:r>
        <w:t>______________</w:t>
      </w:r>
      <w:r w:rsidR="009473CF">
        <w:t>___________</w:t>
      </w:r>
      <w:r w:rsidR="00C72A6B">
        <w:t>_</w:t>
      </w:r>
      <w:r w:rsidR="009473CF">
        <w:t xml:space="preserve">  </w:t>
      </w:r>
      <w:r w:rsidR="00C72A6B">
        <w:t xml:space="preserve">                             </w:t>
      </w:r>
      <w:r w:rsidR="009473CF">
        <w:t xml:space="preserve">_______________ </w:t>
      </w:r>
      <w:r w:rsidR="00C72A6B">
        <w:t xml:space="preserve">               </w:t>
      </w:r>
      <w:r w:rsidR="009473CF">
        <w:t xml:space="preserve">  __</w:t>
      </w:r>
      <w:proofErr w:type="gramStart"/>
      <w:r w:rsidR="009473CF">
        <w:t xml:space="preserve">_  </w:t>
      </w:r>
      <w:r>
        <w:t>_</w:t>
      </w:r>
      <w:proofErr w:type="gramEnd"/>
      <w:r>
        <w:t>_</w:t>
      </w:r>
      <w:r w:rsidR="004D5F0F">
        <w:t>________20</w:t>
      </w:r>
      <w:r>
        <w:t>__г.</w:t>
      </w:r>
    </w:p>
    <w:p w14:paraId="3FB00C3A" w14:textId="77777777" w:rsidR="0001512B" w:rsidRDefault="0001512B" w:rsidP="003E7597">
      <w:pPr>
        <w:tabs>
          <w:tab w:val="left" w:pos="4275"/>
        </w:tabs>
        <w:rPr>
          <w:sz w:val="20"/>
        </w:rPr>
      </w:pPr>
      <w:r>
        <w:rPr>
          <w:sz w:val="20"/>
        </w:rPr>
        <w:t>/фамилия, инициалы ответственного</w:t>
      </w:r>
      <w:r>
        <w:rPr>
          <w:sz w:val="20"/>
        </w:rPr>
        <w:tab/>
      </w:r>
      <w:r w:rsidR="00C72A6B">
        <w:rPr>
          <w:sz w:val="20"/>
        </w:rPr>
        <w:t xml:space="preserve">                        </w:t>
      </w:r>
      <w:r>
        <w:rPr>
          <w:sz w:val="20"/>
        </w:rPr>
        <w:t>/подпись/</w:t>
      </w:r>
    </w:p>
    <w:p w14:paraId="5FD1D945" w14:textId="77777777" w:rsidR="0001512B" w:rsidRDefault="0001512B" w:rsidP="003E7597">
      <w:pPr>
        <w:tabs>
          <w:tab w:val="left" w:pos="4275"/>
        </w:tabs>
        <w:rPr>
          <w:sz w:val="20"/>
        </w:rPr>
      </w:pPr>
      <w:r>
        <w:rPr>
          <w:sz w:val="20"/>
        </w:rPr>
        <w:t>исполнителя (исполнителя)/</w:t>
      </w:r>
    </w:p>
    <w:p w14:paraId="108921DB" w14:textId="77777777" w:rsidR="0001512B" w:rsidRDefault="0001512B" w:rsidP="003E7597">
      <w:pPr>
        <w:tabs>
          <w:tab w:val="left" w:pos="1311"/>
          <w:tab w:val="left" w:pos="4560"/>
          <w:tab w:val="left" w:pos="6555"/>
        </w:tabs>
      </w:pPr>
      <w:r>
        <w:t>______________</w:t>
      </w:r>
      <w:r w:rsidR="009473CF">
        <w:t>___________</w:t>
      </w:r>
      <w:r w:rsidR="00C72A6B">
        <w:t>_</w:t>
      </w:r>
      <w:r w:rsidR="009473CF">
        <w:t xml:space="preserve">  </w:t>
      </w:r>
      <w:r w:rsidR="00C72A6B">
        <w:t xml:space="preserve">                             </w:t>
      </w:r>
      <w:r w:rsidR="009473CF">
        <w:t xml:space="preserve">_______________   </w:t>
      </w:r>
      <w:r w:rsidR="00C72A6B">
        <w:t xml:space="preserve">               </w:t>
      </w:r>
      <w:r w:rsidR="009473CF">
        <w:t>__</w:t>
      </w:r>
      <w:proofErr w:type="gramStart"/>
      <w:r w:rsidR="009473CF">
        <w:t xml:space="preserve">_  </w:t>
      </w:r>
      <w:r w:rsidR="004D5F0F">
        <w:t>_</w:t>
      </w:r>
      <w:proofErr w:type="gramEnd"/>
      <w:r w:rsidR="004D5F0F">
        <w:t>_________20</w:t>
      </w:r>
      <w:r>
        <w:t>__г.</w:t>
      </w:r>
    </w:p>
    <w:p w14:paraId="77E496B6" w14:textId="77777777" w:rsidR="0001512B" w:rsidRDefault="0001512B" w:rsidP="003E7597">
      <w:pPr>
        <w:tabs>
          <w:tab w:val="left" w:pos="4275"/>
        </w:tabs>
        <w:rPr>
          <w:sz w:val="20"/>
        </w:rPr>
      </w:pPr>
      <w:r>
        <w:rPr>
          <w:sz w:val="20"/>
        </w:rPr>
        <w:t>/фамилия, инициалы ответственного</w:t>
      </w:r>
      <w:r>
        <w:rPr>
          <w:sz w:val="20"/>
        </w:rPr>
        <w:tab/>
      </w:r>
      <w:r w:rsidR="00C72A6B">
        <w:rPr>
          <w:sz w:val="20"/>
        </w:rPr>
        <w:t xml:space="preserve">                        </w:t>
      </w:r>
      <w:r>
        <w:rPr>
          <w:sz w:val="20"/>
        </w:rPr>
        <w:t>/подпись/</w:t>
      </w:r>
    </w:p>
    <w:p w14:paraId="1776C140" w14:textId="77777777" w:rsidR="0001512B" w:rsidRDefault="0001512B" w:rsidP="003E7597">
      <w:pPr>
        <w:tabs>
          <w:tab w:val="left" w:pos="4275"/>
        </w:tabs>
        <w:rPr>
          <w:sz w:val="20"/>
        </w:rPr>
      </w:pPr>
      <w:r>
        <w:rPr>
          <w:sz w:val="20"/>
        </w:rPr>
        <w:t>исполнителя (исполнителя) /</w:t>
      </w:r>
    </w:p>
    <w:p w14:paraId="41E074EA" w14:textId="77777777" w:rsidR="0001512B" w:rsidRPr="00A673E6" w:rsidRDefault="0001512B" w:rsidP="003E7597">
      <w:pPr>
        <w:jc w:val="both"/>
        <w:rPr>
          <w:b/>
          <w:sz w:val="28"/>
        </w:rPr>
      </w:pPr>
    </w:p>
    <w:sectPr w:rsidR="0001512B" w:rsidRPr="00A673E6" w:rsidSect="00586A75">
      <w:headerReference w:type="even" r:id="rId7"/>
      <w:headerReference w:type="default" r:id="rId8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77F738" w14:textId="77777777" w:rsidR="00535449" w:rsidRDefault="00535449">
      <w:r>
        <w:separator/>
      </w:r>
    </w:p>
  </w:endnote>
  <w:endnote w:type="continuationSeparator" w:id="0">
    <w:p w14:paraId="5DB94FAD" w14:textId="77777777" w:rsidR="00535449" w:rsidRDefault="005354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36965F" w14:textId="77777777" w:rsidR="00535449" w:rsidRDefault="00535449">
      <w:r>
        <w:separator/>
      </w:r>
    </w:p>
  </w:footnote>
  <w:footnote w:type="continuationSeparator" w:id="0">
    <w:p w14:paraId="18B5E193" w14:textId="77777777" w:rsidR="00535449" w:rsidRDefault="005354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82D589" w14:textId="77777777" w:rsidR="00087686" w:rsidRDefault="00D05A93" w:rsidP="00087686">
    <w:pPr>
      <w:pStyle w:val="a7"/>
      <w:jc w:val="center"/>
    </w:pPr>
    <w:r>
      <w:t>15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6AFBB9" w14:textId="0EE948DD" w:rsidR="00586A75" w:rsidRDefault="00586A75" w:rsidP="00586A75">
    <w:pPr>
      <w:jc w:val="right"/>
    </w:pPr>
    <w:r>
      <w:t xml:space="preserve">Приложение № </w:t>
    </w:r>
    <w:r w:rsidR="00AC2A62">
      <w:t>2</w:t>
    </w:r>
  </w:p>
  <w:p w14:paraId="4147A69F" w14:textId="1C5178B6" w:rsidR="00586A75" w:rsidRDefault="00734DD0" w:rsidP="00586A75">
    <w:pPr>
      <w:jc w:val="right"/>
    </w:pPr>
    <w:r>
      <w:t>к СВГФК 009</w:t>
    </w:r>
    <w:r w:rsidR="00586A75">
      <w:t xml:space="preserve"> </w:t>
    </w:r>
  </w:p>
  <w:p w14:paraId="241EA513" w14:textId="77777777" w:rsidR="00AC2A62" w:rsidRDefault="00586A75" w:rsidP="00AC2A62">
    <w:pPr>
      <w:jc w:val="right"/>
      <w:rPr>
        <w:bCs/>
        <w:sz w:val="28"/>
        <w:szCs w:val="28"/>
      </w:rPr>
    </w:pPr>
    <w:r>
      <w:t>«</w:t>
    </w:r>
    <w:r w:rsidR="00AC2A62" w:rsidRPr="003058FE">
      <w:rPr>
        <w:bCs/>
        <w:sz w:val="28"/>
        <w:szCs w:val="28"/>
      </w:rPr>
      <w:t xml:space="preserve">Порядок организации и проведения </w:t>
    </w:r>
  </w:p>
  <w:p w14:paraId="58A2BECB" w14:textId="77777777" w:rsidR="00AC2A62" w:rsidRDefault="00AC2A62" w:rsidP="00AC2A62">
    <w:pPr>
      <w:jc w:val="right"/>
      <w:rPr>
        <w:bCs/>
        <w:sz w:val="28"/>
        <w:szCs w:val="28"/>
      </w:rPr>
    </w:pPr>
    <w:r w:rsidRPr="003058FE">
      <w:rPr>
        <w:bCs/>
        <w:sz w:val="28"/>
        <w:szCs w:val="28"/>
      </w:rPr>
      <w:t>совместных и</w:t>
    </w:r>
    <w:r>
      <w:rPr>
        <w:bCs/>
        <w:sz w:val="28"/>
        <w:szCs w:val="28"/>
      </w:rPr>
      <w:t>ли</w:t>
    </w:r>
    <w:r w:rsidRPr="003058FE">
      <w:rPr>
        <w:bCs/>
        <w:sz w:val="28"/>
        <w:szCs w:val="28"/>
      </w:rPr>
      <w:t xml:space="preserve"> параллельных </w:t>
    </w:r>
  </w:p>
  <w:p w14:paraId="74D0075D" w14:textId="46AF92E2" w:rsidR="00586A75" w:rsidRDefault="00AC2A62" w:rsidP="00AC2A62">
    <w:pPr>
      <w:jc w:val="right"/>
    </w:pPr>
    <w:r w:rsidRPr="003058FE">
      <w:rPr>
        <w:bCs/>
        <w:sz w:val="28"/>
        <w:szCs w:val="28"/>
      </w:rPr>
      <w:t>контрольных и экспертно-аналитических мероприятий</w:t>
    </w:r>
    <w:r w:rsidR="00586A75">
      <w:t>»</w:t>
    </w:r>
  </w:p>
  <w:p w14:paraId="6BB76050" w14:textId="265BBD17" w:rsidR="00586A75" w:rsidRDefault="00AC2A62" w:rsidP="00AC2A62">
    <w:pPr>
      <w:pStyle w:val="a7"/>
      <w:tabs>
        <w:tab w:val="clear" w:pos="4677"/>
        <w:tab w:val="clear" w:pos="9355"/>
        <w:tab w:val="left" w:pos="9167"/>
      </w:tabs>
    </w:pPr>
    <w:r>
      <w:tab/>
      <w:t>Образец</w:t>
    </w:r>
  </w:p>
  <w:p w14:paraId="74F6BBB2" w14:textId="77777777" w:rsidR="00586A75" w:rsidRDefault="00586A7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6C5DE2"/>
    <w:multiLevelType w:val="hybridMultilevel"/>
    <w:tmpl w:val="A7923D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evenAndOddHeader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597"/>
    <w:rsid w:val="00004AA4"/>
    <w:rsid w:val="000056EF"/>
    <w:rsid w:val="0001512B"/>
    <w:rsid w:val="00020A82"/>
    <w:rsid w:val="00041F9A"/>
    <w:rsid w:val="00046FD5"/>
    <w:rsid w:val="000514B6"/>
    <w:rsid w:val="00063504"/>
    <w:rsid w:val="000650ED"/>
    <w:rsid w:val="00087686"/>
    <w:rsid w:val="000975C9"/>
    <w:rsid w:val="000A39C2"/>
    <w:rsid w:val="000F317D"/>
    <w:rsid w:val="000F4049"/>
    <w:rsid w:val="00145AD0"/>
    <w:rsid w:val="001A0F2B"/>
    <w:rsid w:val="001A79AB"/>
    <w:rsid w:val="001D02D6"/>
    <w:rsid w:val="00207D64"/>
    <w:rsid w:val="002162AC"/>
    <w:rsid w:val="002174E3"/>
    <w:rsid w:val="00220E18"/>
    <w:rsid w:val="002311CB"/>
    <w:rsid w:val="00244B1F"/>
    <w:rsid w:val="00245E41"/>
    <w:rsid w:val="002A259C"/>
    <w:rsid w:val="002C7D65"/>
    <w:rsid w:val="0030225F"/>
    <w:rsid w:val="00310A2D"/>
    <w:rsid w:val="0032106A"/>
    <w:rsid w:val="0039284A"/>
    <w:rsid w:val="003E7597"/>
    <w:rsid w:val="003F33AA"/>
    <w:rsid w:val="0041169D"/>
    <w:rsid w:val="00433FDC"/>
    <w:rsid w:val="004524A1"/>
    <w:rsid w:val="004D5F0F"/>
    <w:rsid w:val="004E028E"/>
    <w:rsid w:val="00510ADC"/>
    <w:rsid w:val="00522866"/>
    <w:rsid w:val="00530CF8"/>
    <w:rsid w:val="00532FDE"/>
    <w:rsid w:val="00535449"/>
    <w:rsid w:val="00535954"/>
    <w:rsid w:val="00545316"/>
    <w:rsid w:val="00546E44"/>
    <w:rsid w:val="005711F9"/>
    <w:rsid w:val="00586A75"/>
    <w:rsid w:val="005A287D"/>
    <w:rsid w:val="005B07FF"/>
    <w:rsid w:val="005B4661"/>
    <w:rsid w:val="005D1D56"/>
    <w:rsid w:val="005E6B3A"/>
    <w:rsid w:val="0064167A"/>
    <w:rsid w:val="00655D26"/>
    <w:rsid w:val="00657B7F"/>
    <w:rsid w:val="00686F71"/>
    <w:rsid w:val="006910F1"/>
    <w:rsid w:val="00702DE9"/>
    <w:rsid w:val="00721C1B"/>
    <w:rsid w:val="00734DD0"/>
    <w:rsid w:val="007410DB"/>
    <w:rsid w:val="007419FD"/>
    <w:rsid w:val="00771159"/>
    <w:rsid w:val="007F1BB2"/>
    <w:rsid w:val="00800B89"/>
    <w:rsid w:val="0081498D"/>
    <w:rsid w:val="00844AA7"/>
    <w:rsid w:val="008665E4"/>
    <w:rsid w:val="0089199F"/>
    <w:rsid w:val="008A6A7E"/>
    <w:rsid w:val="008C37B5"/>
    <w:rsid w:val="009422BF"/>
    <w:rsid w:val="009473CF"/>
    <w:rsid w:val="00964D87"/>
    <w:rsid w:val="009B4D47"/>
    <w:rsid w:val="009C6EF0"/>
    <w:rsid w:val="00A031D1"/>
    <w:rsid w:val="00A036C8"/>
    <w:rsid w:val="00A04F6D"/>
    <w:rsid w:val="00A36F38"/>
    <w:rsid w:val="00A461CF"/>
    <w:rsid w:val="00A64F57"/>
    <w:rsid w:val="00A673E6"/>
    <w:rsid w:val="00A76D86"/>
    <w:rsid w:val="00AB5DE1"/>
    <w:rsid w:val="00AC2A62"/>
    <w:rsid w:val="00AD2717"/>
    <w:rsid w:val="00AF07C2"/>
    <w:rsid w:val="00B029D0"/>
    <w:rsid w:val="00B13BA8"/>
    <w:rsid w:val="00B4737C"/>
    <w:rsid w:val="00B53D70"/>
    <w:rsid w:val="00B71CFD"/>
    <w:rsid w:val="00B8685A"/>
    <w:rsid w:val="00B86E43"/>
    <w:rsid w:val="00BA4512"/>
    <w:rsid w:val="00BC14E2"/>
    <w:rsid w:val="00BC3426"/>
    <w:rsid w:val="00BC49DB"/>
    <w:rsid w:val="00BE3A1E"/>
    <w:rsid w:val="00C5580F"/>
    <w:rsid w:val="00C72A6B"/>
    <w:rsid w:val="00C85CAB"/>
    <w:rsid w:val="00C919A0"/>
    <w:rsid w:val="00CB4063"/>
    <w:rsid w:val="00D05A93"/>
    <w:rsid w:val="00D1001B"/>
    <w:rsid w:val="00D246BE"/>
    <w:rsid w:val="00D362AC"/>
    <w:rsid w:val="00D56160"/>
    <w:rsid w:val="00D7497E"/>
    <w:rsid w:val="00D87386"/>
    <w:rsid w:val="00DF429B"/>
    <w:rsid w:val="00E06789"/>
    <w:rsid w:val="00E63334"/>
    <w:rsid w:val="00E97833"/>
    <w:rsid w:val="00EA1208"/>
    <w:rsid w:val="00EC7730"/>
    <w:rsid w:val="00ED39E4"/>
    <w:rsid w:val="00EF28C6"/>
    <w:rsid w:val="00F33AD0"/>
    <w:rsid w:val="00F41601"/>
    <w:rsid w:val="00F50FBD"/>
    <w:rsid w:val="00F92040"/>
    <w:rsid w:val="00F96D45"/>
    <w:rsid w:val="00FC1079"/>
    <w:rsid w:val="00FE0AB2"/>
    <w:rsid w:val="00FE28BA"/>
    <w:rsid w:val="00FF1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7F23FE"/>
  <w15:docId w15:val="{25133F80-835C-46DE-9ACE-EBF74114D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22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022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semiHidden/>
    <w:rsid w:val="0030225F"/>
    <w:rPr>
      <w:sz w:val="20"/>
      <w:szCs w:val="20"/>
    </w:rPr>
  </w:style>
  <w:style w:type="character" w:styleId="a5">
    <w:name w:val="footnote reference"/>
    <w:semiHidden/>
    <w:rsid w:val="0030225F"/>
    <w:rPr>
      <w:vertAlign w:val="superscript"/>
    </w:rPr>
  </w:style>
  <w:style w:type="paragraph" w:customStyle="1" w:styleId="a6">
    <w:name w:val="Знак Знак Знак Знак"/>
    <w:basedOn w:val="a"/>
    <w:rsid w:val="0030225F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A76D86"/>
  </w:style>
  <w:style w:type="paragraph" w:styleId="a7">
    <w:name w:val="header"/>
    <w:basedOn w:val="a"/>
    <w:link w:val="a8"/>
    <w:rsid w:val="00586A7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586A75"/>
    <w:rPr>
      <w:sz w:val="24"/>
      <w:szCs w:val="24"/>
    </w:rPr>
  </w:style>
  <w:style w:type="paragraph" w:styleId="a9">
    <w:name w:val="footer"/>
    <w:basedOn w:val="a"/>
    <w:link w:val="aa"/>
    <w:rsid w:val="00586A7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586A7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635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&#1055;&#1056;&#1054;&#1045;&#1050;&#1058;%20&#1082;%20002%20&#1057;&#1090;&#1072;&#1085;&#1076;&#1072;&#1088;&#1090;&#1091;%20&#1087;&#1086;%20&#1042;&#1086;&#1088;&#1086;&#1085;&#1077;&#1078;&#1091;\&#1055;&#1088;&#1080;&#1083;&#1086;&#1078;&#1077;&#1085;&#1080;&#1077;%20&#8470;%201%20&#1056;&#1072;&#1073;&#1086;&#1095;&#1080;&#1081;%20&#1055;&#1083;&#1072;&#1085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Приложение № 1 Рабочий План.dotx</Template>
  <TotalTime>9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ksp</Company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Голубев А.В.</cp:lastModifiedBy>
  <cp:revision>9</cp:revision>
  <cp:lastPrinted>2013-04-08T07:49:00Z</cp:lastPrinted>
  <dcterms:created xsi:type="dcterms:W3CDTF">2022-05-31T14:21:00Z</dcterms:created>
  <dcterms:modified xsi:type="dcterms:W3CDTF">2025-01-10T08:31:00Z</dcterms:modified>
</cp:coreProperties>
</file>